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CE5" w:rsidRDefault="00644CE5" w:rsidP="00644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 (fl.1484)</w:t>
      </w:r>
    </w:p>
    <w:p w:rsidR="00644CE5" w:rsidRDefault="00644CE5" w:rsidP="00644CE5">
      <w:pPr>
        <w:rPr>
          <w:rFonts w:ascii="Times New Roman" w:hAnsi="Times New Roman" w:cs="Times New Roman"/>
        </w:rPr>
      </w:pPr>
    </w:p>
    <w:p w:rsidR="00644CE5" w:rsidRDefault="00644CE5" w:rsidP="00644CE5">
      <w:pPr>
        <w:rPr>
          <w:rFonts w:ascii="Times New Roman" w:hAnsi="Times New Roman" w:cs="Times New Roman"/>
        </w:rPr>
      </w:pPr>
    </w:p>
    <w:p w:rsidR="00644CE5" w:rsidRDefault="00644CE5" w:rsidP="00644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assault against John Dunke, senior(q.v.), John Dunke,</w:t>
      </w:r>
    </w:p>
    <w:p w:rsidR="00644CE5" w:rsidRDefault="00644CE5" w:rsidP="00644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junior(q.v.), and John Hevynden(q.v.), all of Hawkhurst, Kent.</w:t>
      </w:r>
    </w:p>
    <w:p w:rsidR="00644CE5" w:rsidRDefault="00644CE5" w:rsidP="00644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:rsidR="00644CE5" w:rsidRDefault="00644CE5" w:rsidP="00644CE5">
      <w:pPr>
        <w:rPr>
          <w:rFonts w:ascii="Times New Roman" w:hAnsi="Times New Roman" w:cs="Times New Roman"/>
        </w:rPr>
      </w:pPr>
    </w:p>
    <w:p w:rsidR="00644CE5" w:rsidRDefault="00644CE5" w:rsidP="00644CE5">
      <w:pPr>
        <w:rPr>
          <w:rFonts w:ascii="Times New Roman" w:hAnsi="Times New Roman" w:cs="Times New Roman"/>
        </w:rPr>
      </w:pPr>
    </w:p>
    <w:p w:rsidR="00644CE5" w:rsidRDefault="00644CE5" w:rsidP="00644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2014</w:t>
      </w:r>
    </w:p>
    <w:p w:rsidR="006B2F86" w:rsidRPr="00E71FC3" w:rsidRDefault="00644C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CE5" w:rsidRDefault="00644CE5" w:rsidP="00E71FC3">
      <w:r>
        <w:separator/>
      </w:r>
    </w:p>
  </w:endnote>
  <w:endnote w:type="continuationSeparator" w:id="0">
    <w:p w:rsidR="00644CE5" w:rsidRDefault="00644C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CE5" w:rsidRDefault="00644CE5" w:rsidP="00E71FC3">
      <w:r>
        <w:separator/>
      </w:r>
    </w:p>
  </w:footnote>
  <w:footnote w:type="continuationSeparator" w:id="0">
    <w:p w:rsidR="00644CE5" w:rsidRDefault="00644C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CE5"/>
    <w:rsid w:val="001A7C09"/>
    <w:rsid w:val="00577BD5"/>
    <w:rsid w:val="00644CE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07C40"/>
  <w15:chartTrackingRefBased/>
  <w15:docId w15:val="{0A4D4270-11E4-4553-83FA-74913F38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4CE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2017-06-21T21:08:00Z</dcterms:created>
  <dcterms:modified xsi:type="dcterms:W3CDTF">2017-06-21T21:08:00Z</dcterms:modified>
</cp:coreProperties>
</file>